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D4C2F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14:paraId="7825BC41" w:rsidR="00C44B8B" w:rsidRPr="00ED7AC2" w:rsidTr="004D27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906A" w:rsidR="00C44B8B" w:rsidRPr="00ED7A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7A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5532" w:rsidR="00C44B8B" w:rsidRPr="00ED7AC2" w:rsidRDefault="007F3A25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7AC2">
              <w:rPr>
                <w:b/>
                <w:sz w:val="26"/>
                <w:szCs w:val="26"/>
                <w:lang w:val="en-US"/>
              </w:rPr>
              <w:t>203A</w:t>
            </w:r>
            <w:r w:rsidRPr="00ED7AC2">
              <w:rPr>
                <w:b/>
                <w:sz w:val="26"/>
                <w:szCs w:val="26"/>
              </w:rPr>
              <w:t>_0</w:t>
            </w:r>
            <w:r w:rsidR="0038567A" w:rsidRPr="00ED7AC2">
              <w:rPr>
                <w:b/>
                <w:sz w:val="26"/>
                <w:szCs w:val="26"/>
                <w:lang w:val="en-US"/>
              </w:rPr>
              <w:t>65</w:t>
            </w:r>
          </w:p>
        </w:tc>
      </w:tr>
      <w:tr w14:paraId="1D474788" w:rsidR="00C44B8B" w:rsidRPr="00ED7AC2" w:rsidTr="004D27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3EB9" w:rsidR="00C44B8B" w:rsidRPr="00ED7A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7AC2">
              <w:rPr>
                <w:b/>
                <w:sz w:val="26"/>
                <w:szCs w:val="26"/>
              </w:rPr>
              <w:t xml:space="preserve">Номер материала </w:t>
            </w:r>
            <w:r w:rsidRPr="00ED7A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44F" w:rsidR="00C44B8B" w:rsidRPr="00ED7AC2" w:rsidRDefault="004376FA" w:rsidP="004D27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7AC2">
              <w:rPr>
                <w:b/>
                <w:sz w:val="26"/>
                <w:szCs w:val="26"/>
                <w:lang w:val="en-US"/>
              </w:rPr>
              <w:t>2002154</w:t>
            </w:r>
            <w:bookmarkStart w:id="0" w:name="_GoBack"/>
            <w:bookmarkEnd w:id="0"/>
          </w:p>
        </w:tc>
      </w:tr>
    </w:tbl>
    <w:p w14:paraId="6E35C75B" w:rsidR="00C44B8B" w:rsidRPr="00ED7AC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D7AC2">
        <w:rPr>
          <w:sz w:val="26"/>
          <w:szCs w:val="26"/>
        </w:rPr>
        <w:t>_____________________________________</w:t>
      </w:r>
    </w:p>
    <w:p w14:paraId="276F2C8F" w:rsidR="00C44B8B" w:rsidRPr="00ED7A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 xml:space="preserve">_____________________________________ </w:t>
      </w:r>
    </w:p>
    <w:p w14:paraId="39EC468D" w:rsidR="00C44B8B" w:rsidRPr="00ED7A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>_____________________________________</w:t>
      </w:r>
    </w:p>
    <w:p w14:paraId="261BC6B5" w:rsidR="00C44B8B" w:rsidRPr="00ED7A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ab/>
      </w:r>
      <w:r w:rsidRPr="00ED7AC2">
        <w:rPr>
          <w:sz w:val="26"/>
          <w:szCs w:val="26"/>
        </w:rPr>
        <w:t xml:space="preserve">_______________________ /_____________ </w:t>
      </w:r>
    </w:p>
    <w:p w14:paraId="4A664CDE" w:rsidR="00C44B8B" w:rsidRPr="00ED7A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>“_______” ___________________ 20_____ г.</w:t>
      </w:r>
    </w:p>
    <w:p w14:paraId="3A0AF51F" w:rsidR="00C44B8B" w:rsidRPr="00ED7AC2" w:rsidRDefault="00C44B8B" w:rsidP="00C44B8B">
      <w:pPr>
        <w:rPr>
          <w:sz w:val="26"/>
          <w:szCs w:val="26"/>
        </w:rPr>
      </w:pPr>
    </w:p>
    <w:p w14:paraId="48729EE7" w:rsidR="00C44B8B" w:rsidRPr="00ED7AC2" w:rsidRDefault="00C44B8B" w:rsidP="00C44B8B">
      <w:pPr>
        <w:rPr>
          <w:sz w:val="26"/>
          <w:szCs w:val="26"/>
        </w:rPr>
      </w:pPr>
    </w:p>
    <w:p w14:paraId="09D470BA" w:rsidR="00C44B8B" w:rsidRPr="00ED7AC2" w:rsidRDefault="00C44B8B" w:rsidP="00C44B8B">
      <w:pPr>
        <w:rPr>
          <w:sz w:val="26"/>
          <w:szCs w:val="26"/>
        </w:rPr>
      </w:pPr>
    </w:p>
    <w:p w14:paraId="5BE362D5" w:rsidR="00C44B8B" w:rsidRPr="00ED7AC2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ED7AC2">
        <w:rPr>
          <w:sz w:val="26"/>
          <w:szCs w:val="26"/>
        </w:rPr>
        <w:t>ТЕХНИЧЕСКОЕ ЗАДАНИЕ</w:t>
      </w:r>
    </w:p>
    <w:p w14:paraId="7ABD9DC5" w:rsidR="004F6968" w:rsidRPr="00ED7AC2" w:rsidRDefault="004F6968" w:rsidP="00773399">
      <w:pPr>
        <w:ind w:firstLine="0"/>
        <w:jc w:val="center"/>
        <w:rPr>
          <w:b/>
          <w:sz w:val="26"/>
          <w:szCs w:val="26"/>
        </w:rPr>
      </w:pPr>
      <w:r w:rsidRPr="00ED7AC2">
        <w:rPr>
          <w:b/>
          <w:sz w:val="26"/>
          <w:szCs w:val="26"/>
        </w:rPr>
        <w:t xml:space="preserve">на </w:t>
      </w:r>
      <w:r w:rsidR="00612811" w:rsidRPr="00ED7AC2">
        <w:rPr>
          <w:b/>
          <w:sz w:val="26"/>
          <w:szCs w:val="26"/>
        </w:rPr>
        <w:t xml:space="preserve">поставку </w:t>
      </w:r>
      <w:r w:rsidR="007F4188" w:rsidRPr="00ED7AC2">
        <w:rPr>
          <w:b/>
          <w:sz w:val="26"/>
          <w:szCs w:val="26"/>
        </w:rPr>
        <w:t>мет</w:t>
      </w:r>
      <w:r w:rsidR="00620938" w:rsidRPr="00ED7AC2">
        <w:rPr>
          <w:b/>
          <w:sz w:val="26"/>
          <w:szCs w:val="26"/>
        </w:rPr>
        <w:t>аллопроката</w:t>
      </w:r>
      <w:r w:rsidR="00843900" w:rsidRPr="00ED7AC2">
        <w:rPr>
          <w:b/>
          <w:sz w:val="26"/>
          <w:szCs w:val="26"/>
        </w:rPr>
        <w:t xml:space="preserve"> </w:t>
      </w:r>
      <w:r w:rsidR="005A58BA">
        <w:rPr>
          <w:b/>
          <w:sz w:val="26"/>
          <w:szCs w:val="26"/>
        </w:rPr>
        <w:t>(</w:t>
      </w:r>
      <w:r w:rsidR="004376FA" w:rsidRPr="00ED7AC2">
        <w:rPr>
          <w:b/>
          <w:sz w:val="26"/>
          <w:szCs w:val="26"/>
        </w:rPr>
        <w:t>Труба стальная водогазопроводная 25х3,2</w:t>
      </w:r>
      <w:r w:rsidR="005A58BA">
        <w:rPr>
          <w:b/>
          <w:sz w:val="26"/>
          <w:szCs w:val="26"/>
        </w:rPr>
        <w:t>)</w:t>
      </w:r>
      <w:r w:rsidR="009C0389" w:rsidRPr="00ED7AC2">
        <w:rPr>
          <w:b/>
          <w:sz w:val="26"/>
          <w:szCs w:val="26"/>
        </w:rPr>
        <w:t>.</w:t>
      </w:r>
      <w:r w:rsidR="00232E4A" w:rsidRPr="00ED7AC2">
        <w:rPr>
          <w:b/>
          <w:sz w:val="26"/>
          <w:szCs w:val="26"/>
        </w:rPr>
        <w:t xml:space="preserve"> </w:t>
      </w:r>
      <w:r w:rsidR="009C0389" w:rsidRPr="00ED7AC2">
        <w:rPr>
          <w:b/>
          <w:sz w:val="26"/>
          <w:szCs w:val="26"/>
        </w:rPr>
        <w:t xml:space="preserve">Лот № </w:t>
      </w:r>
      <w:r w:rsidR="00BD2843" w:rsidRPr="005A58BA">
        <w:rPr>
          <w:b/>
          <w:sz w:val="26"/>
          <w:szCs w:val="26"/>
          <w:u w:val="single"/>
        </w:rPr>
        <w:t>203</w:t>
      </w:r>
      <w:r w:rsidR="00620938" w:rsidRPr="005A58BA">
        <w:rPr>
          <w:b/>
          <w:sz w:val="26"/>
          <w:szCs w:val="26"/>
          <w:u w:val="single"/>
          <w:lang w:val="en-US"/>
        </w:rPr>
        <w:t>A</w:t>
      </w:r>
    </w:p>
    <w:p w14:paraId="3CD2597D" w:rsidR="00020DD3" w:rsidRPr="00ED7AC2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7FB10BC5" w:rsidR="00873E0A" w:rsidRPr="001726EB" w:rsidRDefault="00873E0A" w:rsidP="00873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14:paraId="51CB103B" w:rsidR="00873E0A" w:rsidRPr="001726EB" w:rsidRDefault="00873E0A" w:rsidP="00873E0A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14:paraId="629B7F66" w:rsidR="00873E0A" w:rsidRPr="001726EB" w:rsidRDefault="00873E0A" w:rsidP="00873E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B49EA5" w:rsidR="00873E0A" w:rsidRPr="001726EB" w:rsidRDefault="00873E0A" w:rsidP="00873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14:paraId="03A170F0" w:rsidR="00873E0A" w:rsidRPr="001726EB" w:rsidRDefault="00873E0A" w:rsidP="00873E0A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54EB6C92" w:rsidR="00873E0A" w:rsidRPr="001726EB" w:rsidRDefault="00873E0A" w:rsidP="00873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14:paraId="408522F6" w:rsidR="00873E0A" w:rsidRPr="001726EB" w:rsidRDefault="00873E0A" w:rsidP="00873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6D6EF0" w:rsidR="00873E0A" w:rsidRPr="001726EB" w:rsidRDefault="00873E0A" w:rsidP="00873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2110A8" w:rsidR="00873E0A" w:rsidRPr="001726EB" w:rsidRDefault="00873E0A" w:rsidP="00873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59DF4652" w:rsidR="00873E0A" w:rsidRPr="001726EB" w:rsidRDefault="00873E0A" w:rsidP="00873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6B3A8D4" w:rsidR="00873E0A" w:rsidRPr="001726EB" w:rsidRDefault="00873E0A" w:rsidP="00873E0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991987" w:rsidR="00873E0A" w:rsidRPr="001726EB" w:rsidRDefault="00873E0A" w:rsidP="00873E0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2.3. Металлопрокат должен соответствовать требованиям:</w:t>
      </w:r>
    </w:p>
    <w:p w14:paraId="456BAE5E" w:rsidR="00873E0A" w:rsidRPr="001726EB" w:rsidRDefault="00873E0A" w:rsidP="00873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14:paraId="7308CCA8" w:rsidR="00873E0A" w:rsidRPr="001726EB" w:rsidRDefault="00873E0A" w:rsidP="00873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94EF132" w:rsidR="00873E0A" w:rsidRPr="001726EB" w:rsidRDefault="00873E0A" w:rsidP="00873E0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2.4. Упаковка, транспортирование, условия и сроки хранения.</w:t>
      </w:r>
    </w:p>
    <w:p w14:paraId="0FC57CAA" w:rsidR="00873E0A" w:rsidRPr="001726EB" w:rsidRDefault="00873E0A" w:rsidP="00873E0A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14:paraId="1722327E" w:rsidR="00873E0A" w:rsidRPr="001726EB" w:rsidRDefault="00873E0A" w:rsidP="00873E0A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14:paraId="7F893463" w:rsidR="00873E0A" w:rsidRPr="001726EB" w:rsidRDefault="00873E0A" w:rsidP="00873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30A0E74" w:rsidR="00873E0A" w:rsidRPr="001726EB" w:rsidRDefault="00873E0A" w:rsidP="00873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3E38F5B" w:rsidR="00873E0A" w:rsidRPr="001726EB" w:rsidRDefault="00873E0A" w:rsidP="00873E0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14:paraId="31C3F60B" w:rsidR="00873E0A" w:rsidRPr="001726EB" w:rsidRDefault="00873E0A" w:rsidP="00873E0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111AB748" w:rsidR="00873E0A" w:rsidRPr="001726EB" w:rsidRDefault="00873E0A" w:rsidP="00873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8687F2" w:rsidR="00873E0A" w:rsidRPr="001726EB" w:rsidRDefault="00873E0A" w:rsidP="00873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14:paraId="67DB3D35" w:rsidR="00873E0A" w:rsidRPr="001726EB" w:rsidRDefault="00873E0A" w:rsidP="00873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2D72821E" w:rsidR="00873E0A" w:rsidRPr="001726EB" w:rsidRDefault="00873E0A" w:rsidP="00873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DB1DA" w:rsidR="00873E0A" w:rsidRPr="001726EB" w:rsidRDefault="00873E0A" w:rsidP="00873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4E4162" w:rsidR="00873E0A" w:rsidRPr="001726EB" w:rsidRDefault="00873E0A" w:rsidP="00873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14:paraId="5E1D7B93" w:rsidR="00873E0A" w:rsidRPr="001726EB" w:rsidRDefault="00873E0A" w:rsidP="00873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2E3CA7" w:rsidR="00873E0A" w:rsidRPr="00CB6078" w:rsidRDefault="00873E0A" w:rsidP="00873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09BF72B" w:rsidR="00873E0A" w:rsidRDefault="00873E0A" w:rsidP="00873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14:paraId="48E2C56C" w:rsidR="00873E0A" w:rsidRPr="001726EB" w:rsidRDefault="00873E0A" w:rsidP="00873E0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963DCE" w:rsidR="00873E0A" w:rsidRPr="001726EB" w:rsidRDefault="00873E0A" w:rsidP="00873E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14:paraId="04348DCC" w:rsidR="00873E0A" w:rsidRPr="001726EB" w:rsidRDefault="00873E0A" w:rsidP="00873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1392E14" w:rsidR="00873E0A" w:rsidRPr="001726EB" w:rsidRDefault="00873E0A" w:rsidP="00873E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BFB1D7" w:rsidR="00873E0A" w:rsidRPr="001726EB" w:rsidRDefault="00873E0A" w:rsidP="00873E0A">
      <w:pPr>
        <w:rPr>
          <w:sz w:val="26"/>
          <w:szCs w:val="26"/>
        </w:rPr>
      </w:pPr>
    </w:p>
    <w:p w14:paraId="46B4DB6B" w:rsidR="00873E0A" w:rsidRPr="00CB6078" w:rsidRDefault="00873E0A" w:rsidP="00873E0A">
      <w:pPr>
        <w:rPr>
          <w:sz w:val="26"/>
          <w:szCs w:val="26"/>
        </w:rPr>
      </w:pPr>
    </w:p>
    <w:p w14:paraId="666B246E" w:rsidR="00873E0A" w:rsidRPr="00CB6078" w:rsidRDefault="00873E0A" w:rsidP="00873E0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2E68AD89" w:rsidR="00873E0A" w:rsidRPr="00CB6078" w:rsidRDefault="00873E0A" w:rsidP="00873E0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873E0A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1323C" w:rsidR="00B454AD" w:rsidRDefault="00B454AD">
      <w:r>
        <w:separator/>
      </w:r>
    </w:p>
  </w:endnote>
  <w:endnote w:type="continuationSeparator" w:id="0">
    <w:p w14:paraId="30D9D897" w:rsidR="00B454AD" w:rsidRDefault="00B4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22E11" w:rsidR="00B454AD" w:rsidRDefault="00B454AD">
      <w:r>
        <w:separator/>
      </w:r>
    </w:p>
  </w:footnote>
  <w:footnote w:type="continuationSeparator" w:id="0">
    <w:p w14:paraId="5F1C9DFC" w:rsidR="00B454AD" w:rsidRDefault="00B45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44B51" w:rsidR="00AD7048" w:rsidRDefault="00931B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9F23D8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529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020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03A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47E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7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6FA"/>
    <w:rsid w:val="00437D8C"/>
    <w:rsid w:val="00440D61"/>
    <w:rsid w:val="00440D8B"/>
    <w:rsid w:val="0044147D"/>
    <w:rsid w:val="004437D3"/>
    <w:rsid w:val="00444C02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7CE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C3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6A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B3F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8BA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62E6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BCE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97FA0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C7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2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E0A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D53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4EA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AC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4AD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5B4B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416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CF7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1D3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AC2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A0C"/>
    <w:rsid w:val="00F96C22"/>
    <w:rsid w:val="00F97B5B"/>
    <w:rsid w:val="00FA020F"/>
    <w:rsid w:val="00FA0E37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DF1915-F703-4133-8E71-059D7EA8055B}"/>
  <w14:docId w14:val="4142A6B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6B88-8197-4C62-AFAA-7C6ED75547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94B70DD-BFF0-4FD5-8D33-F720F6D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4C665-C503-47C4-BCE5-9763AB0CC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217B0-0A91-4C10-871E-F4F10427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2020-05-29T04:07:00Z</dcterms:created>
  <dcterms:modified xsi:type="dcterms:W3CDTF">2020-05-29T04:08:00Z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